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37D668AB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005BFF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6334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793AED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07DA6D7" w14:textId="77777777" w:rsidTr="00086B84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7A4868" w14:textId="7777777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93880EA" w14:textId="59E3982A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43EBC">
              <w:t>8</w:t>
            </w:r>
            <w:r w:rsidR="007D29A4">
              <w:rPr>
                <w:noProof/>
              </w:rPr>
              <w:t>8-26</w:t>
            </w:r>
            <w: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B6879F" w14:textId="7777777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F8A27C7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F767C45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27DD01DD" w14:textId="77777777" w:rsidTr="00086B84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224C66D" w14:textId="20B683FB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43EBC">
              <w:t>Wirtschaftswege</w:t>
            </w:r>
            <w:r>
              <w:fldChar w:fldCharType="end"/>
            </w:r>
          </w:p>
        </w:tc>
      </w:tr>
      <w:tr w:rsidR="00D46B71" w:rsidRPr="00D46B71" w14:paraId="0284220D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D52F3" w14:textId="77777777" w:rsidR="00D46B71" w:rsidRPr="00D46B71" w:rsidRDefault="00D46B71" w:rsidP="00D46B71"/>
        </w:tc>
      </w:tr>
      <w:tr w:rsidR="00D46B71" w:rsidRPr="00D46B71" w14:paraId="017BCF5A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1B042C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592427A4" w14:textId="77777777" w:rsidTr="00086B84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CE5F21" w14:textId="385C620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D29A4">
              <w:rPr>
                <w:noProof/>
              </w:rPr>
              <w:t>Straßenbau</w:t>
            </w:r>
            <w:r>
              <w:fldChar w:fldCharType="end"/>
            </w:r>
          </w:p>
        </w:tc>
      </w:tr>
    </w:tbl>
    <w:p w14:paraId="5B119BD2" w14:textId="77777777" w:rsidR="002748DF" w:rsidRDefault="002748DF" w:rsidP="00046C8E"/>
    <w:p w14:paraId="4D93AEB1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35A18941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39F9706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1B4AF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18DDF2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807676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F17AA9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84E3E8C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AD73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FE6B97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2F722BD7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08A27C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5FCC7BF5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24FF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8349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589BC420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BFEBF8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09185B19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BC514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87D5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F0385FD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75383A10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344DF631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6B752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378F21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31EC2F4D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CDF79BC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DEA87EC" w14:textId="77777777" w:rsidR="00D46B71" w:rsidRDefault="00D46B71" w:rsidP="00046C8E"/>
    <w:p w14:paraId="196D4593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012CDE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5FD8E2FD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71E4E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67E89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5527478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4AFF6E" w14:textId="77777777" w:rsidR="00D46B71" w:rsidRPr="00D46B71" w:rsidRDefault="00086B84" w:rsidP="00D46B7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="00D46B71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35DEA6" w14:textId="77777777" w:rsidR="00D46B71" w:rsidRPr="00D46B71" w:rsidRDefault="00086B84" w:rsidP="00D46B7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="00D46B71"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24AB6F48" w14:textId="77777777" w:rsidR="00D46B71" w:rsidRPr="00D46B71" w:rsidRDefault="00086B84" w:rsidP="00086B84">
            <w:pPr>
              <w:jc w:val="righ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0C461B10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8E8D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5594D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4DF6A07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975EE5D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888EDE8" w14:textId="77777777" w:rsidR="00D46B71" w:rsidRDefault="00D46B71" w:rsidP="00046C8E"/>
    <w:p w14:paraId="381BC6DB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1CA896DA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B353BA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AFF421" w14:textId="77777777" w:rsidR="00D46B71" w:rsidRPr="007F5B98" w:rsidRDefault="00086B84" w:rsidP="00003926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43F43B2" w14:textId="77777777" w:rsidR="00D46B71" w:rsidRDefault="00D46B71" w:rsidP="00046C8E"/>
    <w:p w14:paraId="6A14FA6C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1CFA68AB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1D7FD9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295DF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C06456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7A0C87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5E36A351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12435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523E44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0584E045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8E23E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049FE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97716D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8B5141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5D0C79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27B7B06C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59C5B5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A68A2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B2BDB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C854F2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13A6F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9CB9DA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36D007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95D874F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F7D4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5AAEBE0A" w14:textId="77777777" w:rsidR="00D46B71" w:rsidRPr="00C33C0C" w:rsidRDefault="00D46B71" w:rsidP="00086B84">
            <w:pPr>
              <w:widowControl w:val="0"/>
              <w:tabs>
                <w:tab w:val="left" w:pos="2063"/>
                <w:tab w:val="left" w:pos="234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CBD5A9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07499F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E66F5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D423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B68AA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086B84" w:rsidRPr="00C33C0C" w14:paraId="32B820E1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1CB88C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893FD1D" wp14:editId="30620426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3C31B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CE073FA" w14:textId="77777777" w:rsidR="00086B84" w:rsidRPr="00C33C0C" w:rsidRDefault="00086B84" w:rsidP="00086B84">
            <w:pPr>
              <w:widowControl w:val="0"/>
              <w:tabs>
                <w:tab w:val="left" w:pos="2063"/>
                <w:tab w:val="left" w:pos="23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Pr="00C33C0C">
              <w:rPr>
                <w:sz w:val="18"/>
                <w:szCs w:val="18"/>
              </w:rPr>
              <w:tab/>
              <w:t>x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E229A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4122D2F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5C499B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07780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75728C" w14:textId="77777777" w:rsidR="00086B84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2A8854D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D21E2B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C4DF0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35A69C65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CAAEF9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1A76FF5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F7EDA41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7B7B2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9EF776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6BFFC4EC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2C8ACF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60FF4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D2EB491" w14:textId="77777777" w:rsidR="00086B84" w:rsidRPr="00C33C0C" w:rsidRDefault="00086B84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0FF7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CBB6926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CBD984C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8845A4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4A0F5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2BD7B8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27D7B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04B952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0A4625E8" w14:textId="77777777" w:rsidR="00086B84" w:rsidRPr="00C33C0C" w:rsidRDefault="00086B84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8E1B7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680F4C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21FC1C1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8FFB9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4AA7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5D719B25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257F9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85A560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63D5F" w14:textId="77777777" w:rsidR="00086B84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110D5C20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93FFC8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0C8726C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4DA801C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43EEAD79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A59C6A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11264025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377989F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E26C2B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00792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D9AC3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554091E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2D68CC4F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81D22D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3B45EBA3" wp14:editId="046DB126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2C597F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55AACC7D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72C2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249367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1473AB55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0A024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8C4AC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CF1D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64DCD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31A59D" wp14:editId="2EAB7BB0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7C0A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086B84" w:rsidRPr="00C33C0C" w14:paraId="6567598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C0B4B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A1ABA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F053A5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5C75F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7E4699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44E30D3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E2C3A5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B4C7F6" wp14:editId="4967E49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4485A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879D7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E71256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72FED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68A44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6A889CB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7F183A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13EB8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5FBD90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7F0F0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306CC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797E46B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12C2B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38219F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EACD9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9E3BE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D29A83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3D402FC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6AC97E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C0D4D8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B235DE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93F7E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95A74E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3499DEE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75DA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45BE1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30D7BE8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840D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AD6A6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2906190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4CAB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D16C2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E2EEB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FE8E0E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FC02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42A58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909230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925C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3D4CA3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408006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04B2D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794D646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29BA4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E9A7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6DB386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55F52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4DC09B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86DFD36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97D5E3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1F534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0DF4FE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FCB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FFF69C9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8A0DE7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440E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70A3D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08F5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C701B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997E9C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9AD1D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BEFE4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9F8D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DC67D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84FC3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C68CF9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4C4CAA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9D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C62C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15C076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A853EB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E311D3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E408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1E642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F59963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F0A6E2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84210C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39DC22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EDD72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7CD1713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8A0B7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E5B89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7E1E3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3097AE0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F059B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D9C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5C222B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67A16DF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FB22D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759BE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BC7E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061164D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6DAE996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3E54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FEB7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9658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D382349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22F77C5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02E9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7D116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2D135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194C6626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50602E57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0B6A332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43A452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4A7CA48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AC13021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C33C0C" w:rsidRPr="00C33C0C" w14:paraId="04DFA23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4DE9CF8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389602" w14:textId="77777777" w:rsidR="00C33C0C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14:paraId="1260045C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31BA1003" wp14:editId="4A0506AD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00E38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DDDEE8B" wp14:editId="0615203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47FF5D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0B6D" w14:textId="77777777" w:rsidR="007D6F38" w:rsidRDefault="007D6F38">
      <w:r>
        <w:separator/>
      </w:r>
    </w:p>
    <w:p w14:paraId="756919E7" w14:textId="77777777" w:rsidR="007D6F38" w:rsidRDefault="007D6F38"/>
    <w:p w14:paraId="5C13B3CB" w14:textId="77777777" w:rsidR="007D6F38" w:rsidRDefault="007D6F38"/>
    <w:p w14:paraId="7AE55CC4" w14:textId="77777777" w:rsidR="007D6F38" w:rsidRDefault="007D6F38"/>
    <w:p w14:paraId="4C24CC3B" w14:textId="77777777" w:rsidR="007D6F38" w:rsidRDefault="007D6F38"/>
    <w:p w14:paraId="3ABBC52E" w14:textId="77777777" w:rsidR="007D6F38" w:rsidRDefault="007D6F38"/>
  </w:endnote>
  <w:endnote w:type="continuationSeparator" w:id="0">
    <w:p w14:paraId="195ABAA5" w14:textId="77777777" w:rsidR="007D6F38" w:rsidRDefault="007D6F38">
      <w:r>
        <w:continuationSeparator/>
      </w:r>
    </w:p>
    <w:p w14:paraId="48B71811" w14:textId="77777777" w:rsidR="007D6F38" w:rsidRDefault="007D6F38"/>
    <w:p w14:paraId="332332FF" w14:textId="77777777" w:rsidR="007D6F38" w:rsidRDefault="007D6F38"/>
    <w:p w14:paraId="68682CE9" w14:textId="77777777" w:rsidR="007D6F38" w:rsidRDefault="007D6F38"/>
    <w:p w14:paraId="7F8FE366" w14:textId="77777777" w:rsidR="007D6F38" w:rsidRDefault="007D6F38"/>
    <w:p w14:paraId="4E13AA74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6932C9F2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560726C3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B66F68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2FCB171" wp14:editId="43302DDE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80D9F1E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D9E33B6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86B8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86B8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C7A3A6E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AD269" w14:textId="77777777" w:rsidR="007D6F38" w:rsidRDefault="007D6F38">
      <w:r>
        <w:separator/>
      </w:r>
    </w:p>
    <w:p w14:paraId="3E76E647" w14:textId="77777777" w:rsidR="007D6F38" w:rsidRDefault="007D6F38"/>
    <w:p w14:paraId="726D0D5A" w14:textId="77777777" w:rsidR="007D6F38" w:rsidRDefault="007D6F38"/>
    <w:p w14:paraId="5CA6348C" w14:textId="77777777" w:rsidR="007D6F38" w:rsidRDefault="007D6F38"/>
  </w:footnote>
  <w:footnote w:type="continuationSeparator" w:id="0">
    <w:p w14:paraId="3DC91A4D" w14:textId="77777777" w:rsidR="007D6F38" w:rsidRDefault="007D6F38">
      <w:r>
        <w:continuationSeparator/>
      </w:r>
    </w:p>
    <w:p w14:paraId="6702BF55" w14:textId="77777777" w:rsidR="007D6F38" w:rsidRDefault="007D6F38"/>
    <w:p w14:paraId="6F730508" w14:textId="77777777" w:rsidR="007D6F38" w:rsidRDefault="007D6F38"/>
    <w:p w14:paraId="2A94E5FD" w14:textId="77777777" w:rsidR="007D6F38" w:rsidRDefault="007D6F38"/>
    <w:p w14:paraId="2D47EBE9" w14:textId="77777777" w:rsidR="007D6F38" w:rsidRDefault="007D6F38"/>
    <w:p w14:paraId="3B320AAF" w14:textId="77777777" w:rsidR="007D6F38" w:rsidRDefault="007D6F38"/>
  </w:footnote>
  <w:footnote w:id="1">
    <w:p w14:paraId="2A5C741E" w14:textId="77777777" w:rsidR="00086B84" w:rsidRDefault="00086B84" w:rsidP="00086B84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DC84" w14:textId="77777777" w:rsidR="007D6F38" w:rsidRDefault="007D6F38"/>
  <w:p w14:paraId="196A61E3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5C55" w14:textId="77777777" w:rsidR="007D6F38" w:rsidRDefault="007D6F38" w:rsidP="00046C8E">
    <w:pPr>
      <w:pStyle w:val="Kopfzeile"/>
    </w:pPr>
    <w:r>
      <w:t>222</w:t>
    </w:r>
  </w:p>
  <w:p w14:paraId="69AA01BE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42049717">
    <w:abstractNumId w:val="1"/>
  </w:num>
  <w:num w:numId="2" w16cid:durableId="1529947007">
    <w:abstractNumId w:val="5"/>
  </w:num>
  <w:num w:numId="3" w16cid:durableId="1096243612">
    <w:abstractNumId w:val="7"/>
  </w:num>
  <w:num w:numId="4" w16cid:durableId="978723687">
    <w:abstractNumId w:val="16"/>
  </w:num>
  <w:num w:numId="5" w16cid:durableId="727458221">
    <w:abstractNumId w:val="9"/>
  </w:num>
  <w:num w:numId="6" w16cid:durableId="1245800683">
    <w:abstractNumId w:val="3"/>
  </w:num>
  <w:num w:numId="7" w16cid:durableId="904141565">
    <w:abstractNumId w:val="12"/>
  </w:num>
  <w:num w:numId="8" w16cid:durableId="1593120724">
    <w:abstractNumId w:val="8"/>
  </w:num>
  <w:num w:numId="9" w16cid:durableId="1232227276">
    <w:abstractNumId w:val="15"/>
  </w:num>
  <w:num w:numId="10" w16cid:durableId="759177866">
    <w:abstractNumId w:val="4"/>
  </w:num>
  <w:num w:numId="11" w16cid:durableId="1524516884">
    <w:abstractNumId w:val="11"/>
  </w:num>
  <w:num w:numId="12" w16cid:durableId="1192719177">
    <w:abstractNumId w:val="11"/>
  </w:num>
  <w:num w:numId="13" w16cid:durableId="1247960507">
    <w:abstractNumId w:val="11"/>
  </w:num>
  <w:num w:numId="14" w16cid:durableId="407188241">
    <w:abstractNumId w:val="11"/>
  </w:num>
  <w:num w:numId="15" w16cid:durableId="801651044">
    <w:abstractNumId w:val="11"/>
  </w:num>
  <w:num w:numId="16" w16cid:durableId="1713260939">
    <w:abstractNumId w:val="2"/>
  </w:num>
  <w:num w:numId="17" w16cid:durableId="691995244">
    <w:abstractNumId w:val="2"/>
  </w:num>
  <w:num w:numId="18" w16cid:durableId="1575774024">
    <w:abstractNumId w:val="14"/>
  </w:num>
  <w:num w:numId="19" w16cid:durableId="1787264937">
    <w:abstractNumId w:val="13"/>
  </w:num>
  <w:num w:numId="20" w16cid:durableId="22485585">
    <w:abstractNumId w:val="10"/>
  </w:num>
  <w:num w:numId="21" w16cid:durableId="589434339">
    <w:abstractNumId w:val="6"/>
  </w:num>
  <w:num w:numId="22" w16cid:durableId="69600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86B84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6C16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3EBC"/>
    <w:rsid w:val="003552CC"/>
    <w:rsid w:val="00355C7F"/>
    <w:rsid w:val="00375050"/>
    <w:rsid w:val="003845F5"/>
    <w:rsid w:val="00395FEC"/>
    <w:rsid w:val="003A36E9"/>
    <w:rsid w:val="003A39F1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66F1"/>
    <w:rsid w:val="00724CA7"/>
    <w:rsid w:val="00734EDE"/>
    <w:rsid w:val="007633C2"/>
    <w:rsid w:val="00777CC0"/>
    <w:rsid w:val="0078194F"/>
    <w:rsid w:val="00782E76"/>
    <w:rsid w:val="0078695C"/>
    <w:rsid w:val="007D29A4"/>
    <w:rsid w:val="007D6F38"/>
    <w:rsid w:val="007E61DB"/>
    <w:rsid w:val="0080065F"/>
    <w:rsid w:val="00801A74"/>
    <w:rsid w:val="0081723D"/>
    <w:rsid w:val="00856C84"/>
    <w:rsid w:val="008A7062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B3A83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AF21FEB"/>
  <w15:docId w15:val="{1C22D4E7-A944-41E9-B77C-69644019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542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Lüblinghoff, Martin</cp:lastModifiedBy>
  <cp:revision>5</cp:revision>
  <cp:lastPrinted>2010-03-03T17:05:00Z</cp:lastPrinted>
  <dcterms:created xsi:type="dcterms:W3CDTF">2019-02-27T11:36:00Z</dcterms:created>
  <dcterms:modified xsi:type="dcterms:W3CDTF">2026-05-15T08:43:00Z</dcterms:modified>
</cp:coreProperties>
</file>